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3B22D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FERBY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1B675479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6205DA0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4C1C2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9E1E7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Goffe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3DDC3E20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5482F10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23FB1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92630E" w14:textId="77777777" w:rsidR="00EF2A02" w:rsidRDefault="00EF2A02" w:rsidP="00EF2A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2022</w:t>
      </w:r>
    </w:p>
    <w:p w14:paraId="2ACE555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39B1" w14:textId="77777777" w:rsidR="00EF2A02" w:rsidRDefault="00EF2A02" w:rsidP="009139A6">
      <w:r>
        <w:separator/>
      </w:r>
    </w:p>
  </w:endnote>
  <w:endnote w:type="continuationSeparator" w:id="0">
    <w:p w14:paraId="64F7B6B2" w14:textId="77777777" w:rsidR="00EF2A02" w:rsidRDefault="00EF2A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EC9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ACA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01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C8BF3" w14:textId="77777777" w:rsidR="00EF2A02" w:rsidRDefault="00EF2A02" w:rsidP="009139A6">
      <w:r>
        <w:separator/>
      </w:r>
    </w:p>
  </w:footnote>
  <w:footnote w:type="continuationSeparator" w:id="0">
    <w:p w14:paraId="722D12D2" w14:textId="77777777" w:rsidR="00EF2A02" w:rsidRDefault="00EF2A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5B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56D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AB4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2A0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60CD4"/>
  <w15:chartTrackingRefBased/>
  <w15:docId w15:val="{6CD40B6D-B092-4591-8C46-5FEE8034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2022-04-17T06:41:00Z</dcterms:created>
  <dcterms:modified xsi:type="dcterms:W3CDTF">2022-04-17T06:42:00Z</dcterms:modified>
</cp:coreProperties>
</file>